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Coombe, Wiltshire. Linen weaver.</w:t>
      </w: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Lyme of Wilton(q.v.) brought a plaint of detinue of charters against him,</w:t>
      </w:r>
    </w:p>
    <w:p w:rsidR="00E97321" w:rsidRDefault="00E97321" w:rsidP="00E973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Lyme of Coombe(q.v.), William Mortemer of Coombe(q.v.) and his wife, Agnes(q.v.), who were the executors of Nicholas Lyme(q.v.) and also John Randolf of Netherhampton(q.v.).</w:t>
      </w:r>
    </w:p>
    <w:p w:rsidR="00E97321" w:rsidRDefault="00E97321" w:rsidP="00E9732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321" w:rsidRDefault="00E97321" w:rsidP="00E97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321" w:rsidRDefault="00E97321" w:rsidP="00564E3C">
      <w:pPr>
        <w:spacing w:after="0" w:line="240" w:lineRule="auto"/>
      </w:pPr>
      <w:r>
        <w:separator/>
      </w:r>
    </w:p>
  </w:endnote>
  <w:endnote w:type="continuationSeparator" w:id="0">
    <w:p w:rsidR="00E97321" w:rsidRDefault="00E973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97321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321" w:rsidRDefault="00E97321" w:rsidP="00564E3C">
      <w:pPr>
        <w:spacing w:after="0" w:line="240" w:lineRule="auto"/>
      </w:pPr>
      <w:r>
        <w:separator/>
      </w:r>
    </w:p>
  </w:footnote>
  <w:footnote w:type="continuationSeparator" w:id="0">
    <w:p w:rsidR="00E97321" w:rsidRDefault="00E973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321"/>
    <w:rsid w:val="00372DC6"/>
    <w:rsid w:val="00564E3C"/>
    <w:rsid w:val="0064591D"/>
    <w:rsid w:val="00DD5B8A"/>
    <w:rsid w:val="00E97321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E1E5DE-AFC1-490A-BBC8-8EB7766D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973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2015-11-17T20:41:00Z</dcterms:created>
  <dcterms:modified xsi:type="dcterms:W3CDTF">2015-11-17T20:42:00Z</dcterms:modified>
</cp:coreProperties>
</file>